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79A" w:rsidRPr="008D6EAE" w:rsidRDefault="008D6EAE" w:rsidP="00E5579A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</w:t>
      </w:r>
      <w:r w:rsidR="00E5579A">
        <w:rPr>
          <w:rFonts w:ascii="Times New Roman" w:hAnsi="Times New Roman" w:cs="Times New Roman"/>
          <w:sz w:val="24"/>
          <w:szCs w:val="24"/>
          <w:u w:val="single"/>
        </w:rPr>
        <w:t xml:space="preserve"> FERROR</w:t>
      </w:r>
      <w:r w:rsidR="00E5579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E5579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E5579A">
        <w:rPr>
          <w:rFonts w:ascii="Times New Roman" w:hAnsi="Times New Roman" w:cs="Times New Roman"/>
          <w:sz w:val="24"/>
          <w:szCs w:val="24"/>
        </w:rPr>
        <w:t>fl.1424)</w:t>
      </w:r>
    </w:p>
    <w:p w:rsidR="00E5579A" w:rsidRDefault="00E5579A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E5579A" w:rsidRDefault="00E5579A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579A" w:rsidRDefault="00E5579A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648F" w:rsidRDefault="0023648F" w:rsidP="00236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3648F" w:rsidRDefault="0023648F" w:rsidP="00236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E5579A" w:rsidRDefault="00E5579A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E5579A" w:rsidRDefault="00E5579A" w:rsidP="0034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345554" w:rsidRDefault="008D6EAE" w:rsidP="0034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</w:t>
      </w:r>
      <w:r w:rsidR="00345554"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 w:rsidR="00345554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="00345554"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345554" w:rsidRDefault="00345554" w:rsidP="003455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  <w:r w:rsidR="008D6EAE">
        <w:rPr>
          <w:rFonts w:ascii="Times New Roman" w:hAnsi="Times New Roman" w:cs="Times New Roman"/>
          <w:sz w:val="24"/>
          <w:szCs w:val="24"/>
        </w:rPr>
        <w:t xml:space="preserve">  (ibid. </w:t>
      </w:r>
      <w:r>
        <w:rPr>
          <w:rFonts w:ascii="Times New Roman" w:hAnsi="Times New Roman" w:cs="Times New Roman"/>
          <w:sz w:val="24"/>
          <w:szCs w:val="24"/>
        </w:rPr>
        <w:t>pp.87-8)</w:t>
      </w:r>
    </w:p>
    <w:p w:rsidR="008D6EAE" w:rsidRDefault="008D6EAE" w:rsidP="008D6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8D6EAE" w:rsidRDefault="008D6EAE" w:rsidP="008D6E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  (ibid. p.90)</w:t>
      </w:r>
    </w:p>
    <w:p w:rsidR="008D6EAE" w:rsidRDefault="008D6EAE" w:rsidP="003455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554" w:rsidRDefault="00345554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EAE" w:rsidRDefault="008D6EAE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23648F" w:rsidRPr="00E5579A" w:rsidRDefault="0023648F" w:rsidP="00E557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 May 2016</w:t>
      </w:r>
      <w:bookmarkStart w:id="0" w:name="_GoBack"/>
      <w:bookmarkEnd w:id="0"/>
    </w:p>
    <w:sectPr w:rsidR="0023648F" w:rsidRPr="00E557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79A" w:rsidRDefault="00E5579A" w:rsidP="00564E3C">
      <w:pPr>
        <w:spacing w:after="0" w:line="240" w:lineRule="auto"/>
      </w:pPr>
      <w:r>
        <w:separator/>
      </w:r>
    </w:p>
  </w:endnote>
  <w:endnote w:type="continuationSeparator" w:id="0">
    <w:p w:rsidR="00E5579A" w:rsidRDefault="00E5579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3648F">
      <w:rPr>
        <w:rFonts w:ascii="Times New Roman" w:hAnsi="Times New Roman" w:cs="Times New Roman"/>
        <w:noProof/>
        <w:sz w:val="24"/>
        <w:szCs w:val="24"/>
      </w:rPr>
      <w:t>3 May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79A" w:rsidRDefault="00E5579A" w:rsidP="00564E3C">
      <w:pPr>
        <w:spacing w:after="0" w:line="240" w:lineRule="auto"/>
      </w:pPr>
      <w:r>
        <w:separator/>
      </w:r>
    </w:p>
  </w:footnote>
  <w:footnote w:type="continuationSeparator" w:id="0">
    <w:p w:rsidR="00E5579A" w:rsidRDefault="00E5579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9A"/>
    <w:rsid w:val="0023648F"/>
    <w:rsid w:val="00345554"/>
    <w:rsid w:val="00372DC6"/>
    <w:rsid w:val="00564E3C"/>
    <w:rsid w:val="0064591D"/>
    <w:rsid w:val="008D6EAE"/>
    <w:rsid w:val="00DD5B8A"/>
    <w:rsid w:val="00E5579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FAFB0"/>
  <w15:chartTrackingRefBased/>
  <w15:docId w15:val="{BFE0C0B9-8A4D-405F-97B4-1EECB9F1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2016-02-20T16:54:00Z</dcterms:created>
  <dcterms:modified xsi:type="dcterms:W3CDTF">2016-05-03T07:52:00Z</dcterms:modified>
</cp:coreProperties>
</file>